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0616F" w14:textId="3C0E4B00" w:rsidR="003D0002" w:rsidRDefault="008260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TSG-RAN5 Meeting #104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4F05C0">
        <w:rPr>
          <w:rFonts w:eastAsia="SimSun"/>
          <w:b/>
          <w:i/>
          <w:sz w:val="28"/>
          <w:lang w:val="en-US" w:eastAsia="zh-CN"/>
        </w:rPr>
        <w:t>4393</w:t>
      </w:r>
    </w:p>
    <w:p w14:paraId="35854606" w14:textId="77777777" w:rsidR="00826093" w:rsidRDefault="00826093" w:rsidP="0082609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Maastricht, Netherlands, 19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Aug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3D0002" w14:paraId="1FEEF38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807D7CF" w14:textId="77777777" w:rsidR="003D00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3D0002" w14:paraId="1C98443D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0E8F" w14:textId="77777777" w:rsidR="003D00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3D0002" w14:paraId="4F440B6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87EAC28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E9F45C2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02365C4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645CA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001EA" w14:textId="6E656E2F" w:rsidR="003D0002" w:rsidRDefault="004F05C0">
            <w:pPr>
              <w:pStyle w:val="CRCoverPage"/>
              <w:spacing w:after="0"/>
              <w:ind w:left="100"/>
            </w:pPr>
            <w:r w:rsidRPr="004F05C0">
              <w:t>PRD21 CDS: NR FR1 FDD bands for less than 5 MHz CBW</w:t>
            </w:r>
          </w:p>
        </w:tc>
      </w:tr>
      <w:tr w:rsidR="003D0002" w14:paraId="19B01279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A7FE9A9" w14:textId="77777777" w:rsidR="003D0002" w:rsidRDefault="003D00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33E39F" w14:textId="77777777" w:rsidR="003D0002" w:rsidRDefault="003D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002" w14:paraId="2E2815E8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158EB" w14:textId="77777777" w:rsidR="003D00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E7CE240" w14:textId="231AC365" w:rsidR="003D0002" w:rsidRDefault="00826093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00718A" w14:textId="77777777" w:rsidR="003D0002" w:rsidRDefault="003D00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108F2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FB038" w14:textId="7902271E" w:rsidR="003D0002" w:rsidRDefault="00826093">
            <w:pPr>
              <w:pStyle w:val="CRCoverPage"/>
              <w:spacing w:after="0"/>
              <w:ind w:left="100"/>
            </w:pPr>
            <w:r w:rsidRPr="002813E7">
              <w:rPr>
                <w:noProof/>
              </w:rPr>
              <w:fldChar w:fldCharType="begin"/>
            </w:r>
            <w:r w:rsidRPr="002813E7">
              <w:rPr>
                <w:noProof/>
              </w:rPr>
              <w:instrText xml:space="preserve"> DOCPROPERTY  ResDate  \* MERGEFORMAT </w:instrText>
            </w:r>
            <w:r w:rsidRPr="002813E7">
              <w:rPr>
                <w:noProof/>
              </w:rPr>
              <w:fldChar w:fldCharType="separate"/>
            </w:r>
            <w:r w:rsidRPr="002813E7">
              <w:rPr>
                <w:noProof/>
              </w:rPr>
              <w:t>2024-0</w:t>
            </w:r>
            <w:r w:rsidR="004F05C0" w:rsidRPr="002813E7">
              <w:rPr>
                <w:noProof/>
              </w:rPr>
              <w:t>8</w:t>
            </w:r>
            <w:r w:rsidRPr="002813E7">
              <w:rPr>
                <w:noProof/>
              </w:rPr>
              <w:t>-</w:t>
            </w:r>
            <w:r w:rsidRPr="002813E7">
              <w:rPr>
                <w:noProof/>
              </w:rPr>
              <w:fldChar w:fldCharType="end"/>
            </w:r>
            <w:r w:rsidR="004F05C0" w:rsidRPr="002813E7">
              <w:rPr>
                <w:noProof/>
              </w:rPr>
              <w:t>2</w:t>
            </w:r>
            <w:r w:rsidRPr="002813E7">
              <w:rPr>
                <w:noProof/>
              </w:rPr>
              <w:t>2</w:t>
            </w:r>
          </w:p>
        </w:tc>
      </w:tr>
    </w:tbl>
    <w:p w14:paraId="52DD3CA6" w14:textId="77777777" w:rsidR="003D0002" w:rsidRDefault="003D000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3D0002" w14:paraId="460BA1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6C7E34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3258D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65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BFE8CD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88C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259D2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22753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3EFF9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6E0331F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62259" w14:textId="73CD3990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630945C" w14:textId="77777777" w:rsidR="003D00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87A2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2A66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3EF6D03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CB8B02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A09262" w14:textId="77777777" w:rsidR="003D0002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C9E7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7B4B6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DC8B8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1729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504DA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9DDBDE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C0894F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8706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60BCAC5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ED4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4318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70DD6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F26EBD8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3290F1" w14:textId="77777777" w:rsidR="003D0002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EF2E5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8432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646E8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B1CD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1ED5BB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8DB31E8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166D5E" w14:textId="77777777" w:rsidR="003D0002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E920E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5F3F0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BF14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4791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CB3464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89632E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2BCBA5" w14:textId="77777777" w:rsidR="003D0002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3038D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20113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015B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EB35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D4F246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9D0A89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A9E856" w14:textId="77777777" w:rsidR="003D0002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2F86A" w14:textId="232630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40FE28" w14:textId="77777777" w:rsidR="003D0002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6323EA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A9D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A6AAC3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0333A76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856949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E2E09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588BAF4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8F883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E27336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70224F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5EA741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35590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62CD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2D812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80B9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0C27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F8674B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57ECB3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20803F" w14:textId="77777777" w:rsidR="003D0002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E4B60C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8B6F1" w14:textId="77777777" w:rsidR="003D0002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FEE116" w14:textId="0B24C9A4" w:rsidR="003D0002" w:rsidRDefault="008260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E094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20B94E4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81905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724C9C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5DC5E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D7D7334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EC280CF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FD096D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95FA2AB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4F04E90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703964" w14:textId="0F293455" w:rsidR="00826093" w:rsidRDefault="00826093" w:rsidP="00826093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 w:rsidR="00492656">
              <w:t>bands:</w:t>
            </w:r>
          </w:p>
          <w:p w14:paraId="7131D220" w14:textId="77777777" w:rsidR="003D0002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n26 CBW (3)</w:t>
            </w:r>
          </w:p>
          <w:p w14:paraId="50833B56" w14:textId="4EFF34FE" w:rsidR="00826093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n2</w:t>
            </w:r>
            <w:r>
              <w:t>8</w:t>
            </w:r>
            <w:r w:rsidRPr="00826093">
              <w:t xml:space="preserve"> CBW (3) </w:t>
            </w:r>
          </w:p>
          <w:p w14:paraId="64F30915" w14:textId="00D81FAA" w:rsidR="00826093" w:rsidRP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>
              <w:t>85</w:t>
            </w:r>
            <w:r w:rsidRPr="00826093">
              <w:t xml:space="preserve"> CBW (3)</w:t>
            </w:r>
          </w:p>
          <w:p w14:paraId="2202DF5A" w14:textId="35414514" w:rsidR="00826093" w:rsidRDefault="00826093" w:rsidP="0082609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>
              <w:t>100</w:t>
            </w:r>
            <w:r w:rsidRPr="00826093">
              <w:t xml:space="preserve"> CBW (3)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F4EE5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1D91E19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D441F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F3867C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7B1026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027581F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C80B1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4282B7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87344C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DEDF910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D78B029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ACF90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BC9A9C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D0002" w14:paraId="04C01CC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BD870EC" w14:textId="77777777" w:rsidR="003D00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970E0AF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A684FF8" w14:textId="77777777" w:rsidR="003D0002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0D85A" w14:textId="77777777" w:rsidR="003D0002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8C6D0" w14:textId="77777777" w:rsidR="003D0002" w:rsidRDefault="003D0002">
            <w:pPr>
              <w:pStyle w:val="CRCoverPage"/>
              <w:spacing w:after="0"/>
            </w:pPr>
          </w:p>
        </w:tc>
      </w:tr>
      <w:tr w:rsidR="003D0002" w14:paraId="4DFD157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1C40C7" w14:textId="77777777" w:rsidR="003D0002" w:rsidRDefault="003D000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BEDE743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CDCE6E" w14:textId="77777777" w:rsidR="003D0002" w:rsidRDefault="003D000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2AAD" w14:textId="77777777" w:rsidR="003D0002" w:rsidRDefault="003D000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0B15" w14:textId="77777777" w:rsidR="003D0002" w:rsidRDefault="003D00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12D8BB7" w14:textId="77777777" w:rsidR="003D0002" w:rsidRDefault="003D0002">
      <w:pPr>
        <w:pStyle w:val="CRCoverPage"/>
        <w:rPr>
          <w:lang w:val="en-US"/>
        </w:rPr>
      </w:pPr>
    </w:p>
    <w:sectPr w:rsidR="003D000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685F5" w14:textId="77777777" w:rsidR="00405918" w:rsidRDefault="00405918">
      <w:pPr>
        <w:spacing w:after="0"/>
      </w:pPr>
      <w:r>
        <w:separator/>
      </w:r>
    </w:p>
  </w:endnote>
  <w:endnote w:type="continuationSeparator" w:id="0">
    <w:p w14:paraId="2AFE7A13" w14:textId="77777777" w:rsidR="00405918" w:rsidRDefault="004059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AB7EF" w14:textId="77777777" w:rsidR="003D0002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AE012" w14:textId="77777777" w:rsidR="00405918" w:rsidRDefault="00405918">
      <w:pPr>
        <w:spacing w:after="0"/>
      </w:pPr>
      <w:r>
        <w:separator/>
      </w:r>
    </w:p>
  </w:footnote>
  <w:footnote w:type="continuationSeparator" w:id="0">
    <w:p w14:paraId="7475FCEE" w14:textId="77777777" w:rsidR="00405918" w:rsidRDefault="004059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3F614" w14:textId="77777777" w:rsidR="003D0002" w:rsidRDefault="003D0002">
    <w:pPr>
      <w:pStyle w:val="Header"/>
    </w:pPr>
  </w:p>
  <w:p w14:paraId="000435D6" w14:textId="77777777" w:rsidR="003D0002" w:rsidRDefault="003D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83535524">
    <w:abstractNumId w:val="3"/>
  </w:num>
  <w:num w:numId="2" w16cid:durableId="44791726">
    <w:abstractNumId w:val="5"/>
  </w:num>
  <w:num w:numId="3" w16cid:durableId="363483597">
    <w:abstractNumId w:val="1"/>
  </w:num>
  <w:num w:numId="4" w16cid:durableId="1668555373">
    <w:abstractNumId w:val="4"/>
  </w:num>
  <w:num w:numId="5" w16cid:durableId="965088084">
    <w:abstractNumId w:val="15"/>
  </w:num>
  <w:num w:numId="6" w16cid:durableId="1797748052">
    <w:abstractNumId w:val="2"/>
  </w:num>
  <w:num w:numId="7" w16cid:durableId="1040473966">
    <w:abstractNumId w:val="11"/>
  </w:num>
  <w:num w:numId="8" w16cid:durableId="1631398305">
    <w:abstractNumId w:val="7"/>
  </w:num>
  <w:num w:numId="9" w16cid:durableId="2054771888">
    <w:abstractNumId w:val="14"/>
  </w:num>
  <w:num w:numId="10" w16cid:durableId="600065070">
    <w:abstractNumId w:val="16"/>
  </w:num>
  <w:num w:numId="11" w16cid:durableId="547179580">
    <w:abstractNumId w:val="17"/>
  </w:num>
  <w:num w:numId="12" w16cid:durableId="811482186">
    <w:abstractNumId w:val="8"/>
  </w:num>
  <w:num w:numId="13" w16cid:durableId="165556793">
    <w:abstractNumId w:val="9"/>
  </w:num>
  <w:num w:numId="14" w16cid:durableId="291134394">
    <w:abstractNumId w:val="6"/>
  </w:num>
  <w:num w:numId="15" w16cid:durableId="195972351">
    <w:abstractNumId w:val="13"/>
  </w:num>
  <w:num w:numId="16" w16cid:durableId="1121610530">
    <w:abstractNumId w:val="0"/>
  </w:num>
  <w:num w:numId="17" w16cid:durableId="300117032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24E9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5909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EA0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13E7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57CC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0002"/>
    <w:rsid w:val="003D1CA0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5918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656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05C0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19A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6093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225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168CF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B2F31"/>
  <w15:docId w15:val="{C3281EE3-7BF6-4B00-A8D3-D2903E9F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1F590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82</Words>
  <Characters>667</Characters>
  <Application>Microsoft Office Word</Application>
  <DocSecurity>0</DocSecurity>
  <Lines>5</Lines>
  <Paragraphs>1</Paragraphs>
  <ScaleCrop>false</ScaleCrop>
  <Company>ETSI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2024-08-21T06:50:00Z</dcterms:created>
  <dcterms:modified xsi:type="dcterms:W3CDTF">2024-08-21T06:50:00Z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